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60734C">
        <w:trPr>
          <w:trHeight w:val="1174"/>
        </w:trPr>
        <w:tc>
          <w:tcPr>
            <w:tcW w:w="8215" w:type="dxa"/>
          </w:tcPr>
          <w:p w:rsidR="0013771E" w:rsidRPr="00F71BF5" w:rsidRDefault="00BA5361" w:rsidP="004334B7">
            <w:pPr>
              <w:pStyle w:val="Heading2"/>
              <w:outlineLvl w:val="1"/>
            </w:pPr>
            <w:r w:rsidRPr="00F71BF5">
              <w:rPr>
                <w:noProof/>
              </w:rPr>
              <mc:AlternateContent>
                <mc:Choice Requires="wps">
                  <w:drawing>
                    <wp:anchor distT="0" distB="0" distL="114300" distR="114300" simplePos="0" relativeHeight="251657216" behindDoc="0" locked="1" layoutInCell="1" allowOverlap="1" wp14:anchorId="6A7BEAA6" wp14:editId="2EE5D2C6">
                      <wp:simplePos x="0" y="0"/>
                      <wp:positionH relativeFrom="page">
                        <wp:posOffset>5407025</wp:posOffset>
                      </wp:positionH>
                      <wp:positionV relativeFrom="page">
                        <wp:posOffset>549910</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BD79D8F" wp14:editId="09C44241">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068D9">
                                        <w:pPr>
                                          <w:pStyle w:val="Footer"/>
                                        </w:pPr>
                                        <w:r>
                                          <w:t>This CP Consultation has been issued as part of CPC</w:t>
                                        </w:r>
                                        <w:r w:rsidR="005C7B73">
                                          <w:t>0074</w:t>
                                        </w:r>
                                        <w:r w:rsidR="009068D9">
                                          <w:t>7</w:t>
                                        </w:r>
                                        <w:r w:rsidR="005C7B73">
                                          <w:t>.</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92E8025" wp14:editId="17F6DEB1">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60734C">
                                    <w:trPr>
                                      <w:trHeight w:val="1134"/>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3711A" w:rsidP="001B463C">
                                        <w:pPr>
                                          <w:pStyle w:val="Footer"/>
                                        </w:pP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4C9D835" wp14:editId="7E785406">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4334B7">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0734C">
                                          <w:t>14</w:t>
                                        </w:r>
                                        <w:r w:rsidR="004334B7">
                                          <w:t>20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60734C">
                                          <w:rPr>
                                            <w:spacing w:val="-8"/>
                                          </w:rPr>
                                          <w:t xml:space="preserve"> </w:t>
                                        </w:r>
                                        <w:r w:rsidR="0060734C">
                                          <w:rPr>
                                            <w:b/>
                                          </w:rPr>
                                          <w:t>Friday 3</w:t>
                                        </w:r>
                                        <w:r w:rsidR="004334B7">
                                          <w:rPr>
                                            <w:b/>
                                          </w:rPr>
                                          <w:t>1</w:t>
                                        </w:r>
                                        <w:r w:rsidR="0060734C">
                                          <w:rPr>
                                            <w:b/>
                                          </w:rPr>
                                          <w:t xml:space="preserve"> October 2014</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3.3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BD79D8F" wp14:editId="09C44241">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068D9">
                                  <w:pPr>
                                    <w:pStyle w:val="Footer"/>
                                  </w:pPr>
                                  <w:r>
                                    <w:t>This CP Consultation has been issued as part of CPC</w:t>
                                  </w:r>
                                  <w:r w:rsidR="005C7B73">
                                    <w:t>0074</w:t>
                                  </w:r>
                                  <w:r w:rsidR="009068D9">
                                    <w:t>7</w:t>
                                  </w:r>
                                  <w:r w:rsidR="005C7B73">
                                    <w:t>.</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92E8025" wp14:editId="17F6DEB1">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60734C">
                              <w:trPr>
                                <w:trHeight w:val="1134"/>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3711A" w:rsidP="001B463C">
                                  <w:pPr>
                                    <w:pStyle w:val="Footer"/>
                                  </w:pP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4C9D835" wp14:editId="7E785406">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4334B7">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0734C">
                                    <w:t>14</w:t>
                                  </w:r>
                                  <w:r w:rsidR="004334B7">
                                    <w:t>20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60734C">
                                    <w:rPr>
                                      <w:spacing w:val="-8"/>
                                    </w:rPr>
                                    <w:t xml:space="preserve"> </w:t>
                                  </w:r>
                                  <w:r w:rsidR="0060734C">
                                    <w:rPr>
                                      <w:b/>
                                    </w:rPr>
                                    <w:t>Friday 3</w:t>
                                  </w:r>
                                  <w:r w:rsidR="004334B7">
                                    <w:rPr>
                                      <w:b/>
                                    </w:rPr>
                                    <w:t>1</w:t>
                                  </w:r>
                                  <w:r w:rsidR="0060734C">
                                    <w:rPr>
                                      <w:b/>
                                    </w:rPr>
                                    <w:t xml:space="preserve"> October 2014</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F71BF5">
              <w:t>C</w:t>
            </w:r>
            <w:r w:rsidR="00DD40F9" w:rsidRPr="00F71BF5">
              <w:t>P</w:t>
            </w:r>
            <w:r w:rsidR="004334B7">
              <w:t>1420</w:t>
            </w:r>
            <w:r w:rsidR="009E6A73" w:rsidRPr="00F71BF5">
              <w:t xml:space="preserve"> </w:t>
            </w:r>
            <w:r w:rsidR="0013771E" w:rsidRPr="00F71BF5">
              <w:t>‘</w:t>
            </w:r>
            <w:r w:rsidR="004334B7" w:rsidRPr="004334B7">
              <w:t>Allowance of mid-year LLF resubmissions due to material consumption or generation changes</w:t>
            </w:r>
            <w:r w:rsidR="0013771E" w:rsidRPr="00F71BF5">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8F198C">
            <w:pPr>
              <w:pStyle w:val="TableQuestion"/>
            </w:pPr>
            <w:r>
              <w:t>Do you agree with the</w:t>
            </w:r>
            <w:r w:rsidR="00EB57B6">
              <w:t xml:space="preserve"> CP</w:t>
            </w:r>
            <w:r w:rsidR="0060734C">
              <w:t>14</w:t>
            </w:r>
            <w:r w:rsidR="008F198C">
              <w:t>20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8F198C">
            <w:pPr>
              <w:pStyle w:val="TableQuestion"/>
            </w:pPr>
            <w:r>
              <w:t>Do you agree that the draft redlining delivers the CP</w:t>
            </w:r>
            <w:r w:rsidR="0060734C">
              <w:t>14</w:t>
            </w:r>
            <w:r w:rsidR="008F198C">
              <w:t>20</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8F198C">
            <w:pPr>
              <w:pStyle w:val="TableQuestion"/>
            </w:pPr>
            <w:r>
              <w:t>Will CP</w:t>
            </w:r>
            <w:r w:rsidR="0060734C">
              <w:t>14</w:t>
            </w:r>
            <w:r w:rsidR="008F198C">
              <w:t>20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8F198C">
            <w:pPr>
              <w:pStyle w:val="TableSubquestion"/>
            </w:pPr>
            <w:r>
              <w:t>If ‘Yes’, p</w:t>
            </w:r>
            <w:r w:rsidRPr="00F64479">
              <w:t>lease provide a description of the impact(s) on your organisation and any activities which you will need to undertake between the approval of CP</w:t>
            </w:r>
            <w:r w:rsidR="0060734C">
              <w:t>14</w:t>
            </w:r>
            <w:r w:rsidR="008F198C">
              <w:t>20</w:t>
            </w:r>
            <w:r w:rsidRPr="00F64479">
              <w:t xml:space="preserve"> and the CP</w:t>
            </w:r>
            <w:r w:rsidR="0060734C">
              <w:t>14</w:t>
            </w:r>
            <w:r w:rsidR="008F198C">
              <w:t>20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8F198C">
            <w:pPr>
              <w:pStyle w:val="TableQuestion"/>
            </w:pPr>
            <w:r>
              <w:t>Will your organisation incur any costs in implementing CP</w:t>
            </w:r>
            <w:r w:rsidR="0060734C">
              <w:t>14</w:t>
            </w:r>
            <w:r w:rsidR="008F198C">
              <w:t>20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8F198C">
            <w:pPr>
              <w:pStyle w:val="TableQuestion"/>
            </w:pPr>
            <w:r>
              <w:t>Do you agree with the proposed implementation approach for CP</w:t>
            </w:r>
            <w:r w:rsidR="0060734C">
              <w:t>14</w:t>
            </w:r>
            <w:r w:rsidR="008F198C">
              <w:t>20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60734C"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8F198C">
            <w:pPr>
              <w:pStyle w:val="TableQuestion"/>
            </w:pPr>
            <w:r>
              <w:t>Do you have</w:t>
            </w:r>
            <w:r w:rsidR="00D669E6">
              <w:t xml:space="preserve"> any further comments on CP</w:t>
            </w:r>
            <w:r w:rsidR="0060734C">
              <w:t>14</w:t>
            </w:r>
            <w:r w:rsidR="008F198C">
              <w:t>20</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60734C">
        <w:t>14</w:t>
      </w:r>
      <w:r w:rsidR="008F198C">
        <w:t>20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60734C" w:rsidP="000D010A">
            <w:pPr>
              <w:pStyle w:val="TableTitle"/>
            </w:pPr>
            <w:r>
              <w:t>BSCP</w:t>
            </w:r>
            <w:r w:rsidR="000D010A">
              <w:t>128</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bookmarkStart w:id="1" w:name="_GoBack"/>
        <w:bookmarkEnd w:id="1"/>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3" w:history="1">
        <w:r w:rsidR="001C6CAE" w:rsidRPr="00CD421E">
          <w:rPr>
            <w:rStyle w:val="Hyperlink"/>
            <w:b/>
          </w:rPr>
          <w:t>elexon.change@elexon.co.uk</w:t>
        </w:r>
      </w:hyperlink>
      <w:r w:rsidR="001C6CAE">
        <w:t>, entering “</w:t>
      </w:r>
      <w:r w:rsidR="00AE002A">
        <w:t>C</w:t>
      </w:r>
      <w:r w:rsidR="001C74F0">
        <w:t>P</w:t>
      </w:r>
      <w:r w:rsidR="0060734C">
        <w:t>14</w:t>
      </w:r>
      <w:r w:rsidR="008F198C">
        <w:t>20</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60734C">
        <w:rPr>
          <w:b/>
        </w:rPr>
        <w:t>Friday 3</w:t>
      </w:r>
      <w:r w:rsidR="008F198C">
        <w:rPr>
          <w:b/>
        </w:rPr>
        <w:t>1</w:t>
      </w:r>
      <w:r w:rsidR="0060734C">
        <w:rPr>
          <w:b/>
        </w:rPr>
        <w:t xml:space="preserve"> October 2014</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8F198C">
        <w:t xml:space="preserve">ISG and </w:t>
      </w:r>
      <w:r w:rsidR="0060734C">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xml:space="preserve">, where </w:t>
      </w:r>
      <w:r w:rsidR="0060734C">
        <w:t>it</w:t>
      </w:r>
      <w:r w:rsidR="005C48B6" w:rsidRPr="005C48B6">
        <w:t xml:space="preserve"> will make a decision on whether to approve this CP.</w:t>
      </w:r>
    </w:p>
    <w:sectPr w:rsidR="00492E77"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8A7" w:rsidRDefault="00C858A7">
      <w:r>
        <w:separator/>
      </w:r>
    </w:p>
  </w:endnote>
  <w:endnote w:type="continuationSeparator" w:id="0">
    <w:p w:rsidR="00C858A7" w:rsidRDefault="00C8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4D289B7" wp14:editId="3BF9F0F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33251" w:rsidP="004C2248">
                                <w:pPr>
                                  <w:pStyle w:val="Footer"/>
                                  <w:spacing w:before="40"/>
                                </w:pPr>
                                <w:fldSimple w:instr=" DOCPROPERTY  Subject  \* MERGEFORMAT ">
                                  <w:r w:rsidR="00F2681D">
                                    <w:t>CP1420</w:t>
                                  </w:r>
                                </w:fldSimple>
                                <w:r w:rsidR="00B62F07">
                                  <w:t xml:space="preserve"> </w:t>
                                </w:r>
                              </w:p>
                              <w:p w:rsidR="00B62F07" w:rsidRPr="005A342F" w:rsidRDefault="00F2681D"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F2681D" w:rsidP="006C2760">
                                <w:pPr>
                                  <w:pStyle w:val="Footer"/>
                                </w:pPr>
                                <w:r>
                                  <w:fldChar w:fldCharType="begin"/>
                                </w:r>
                                <w:r>
                                  <w:instrText xml:space="preserve"> DOCPROPERTY  Date  \* MERGEFORMAT </w:instrText>
                                </w:r>
                                <w:r>
                                  <w:fldChar w:fldCharType="separate"/>
                                </w:r>
                                <w:r>
                                  <w:t>6 October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2681D">
                                  <w:fldChar w:fldCharType="begin"/>
                                </w:r>
                                <w:r w:rsidR="00F2681D">
                                  <w:instrText xml:space="preserve"> DOCPROPERTY  Version  \* MERGEFORMAT </w:instrText>
                                </w:r>
                                <w:r w:rsidR="00F2681D">
                                  <w:fldChar w:fldCharType="separate"/>
                                </w:r>
                                <w:r w:rsidR="00F2681D">
                                  <w:t>1.0</w:t>
                                </w:r>
                                <w:r w:rsidR="00F2681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2681D">
                                  <w:rPr>
                                    <w:noProof/>
                                  </w:rPr>
                                  <w:t>3</w:t>
                                </w:r>
                                <w:r w:rsidRPr="006C2760">
                                  <w:fldChar w:fldCharType="end"/>
                                </w:r>
                                <w:r w:rsidRPr="006C2760">
                                  <w:t xml:space="preserve"> of </w:t>
                                </w:r>
                                <w:fldSimple w:instr=" NUMPAGES ">
                                  <w:r w:rsidR="00F2681D">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2681D">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33251" w:rsidP="004C2248">
                          <w:pPr>
                            <w:pStyle w:val="Footer"/>
                            <w:spacing w:before="40"/>
                          </w:pPr>
                          <w:fldSimple w:instr=" DOCPROPERTY  Subject  \* MERGEFORMAT ">
                            <w:r w:rsidR="00F2681D">
                              <w:t>CP1420</w:t>
                            </w:r>
                          </w:fldSimple>
                          <w:r w:rsidR="00B62F07">
                            <w:t xml:space="preserve"> </w:t>
                          </w:r>
                        </w:p>
                        <w:p w:rsidR="00B62F07" w:rsidRPr="005A342F" w:rsidRDefault="00F2681D"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F2681D" w:rsidP="006C2760">
                          <w:pPr>
                            <w:pStyle w:val="Footer"/>
                          </w:pPr>
                          <w:r>
                            <w:fldChar w:fldCharType="begin"/>
                          </w:r>
                          <w:r>
                            <w:instrText xml:space="preserve"> DOCPROPERTY  Date  \* MERGEFORMAT </w:instrText>
                          </w:r>
                          <w:r>
                            <w:fldChar w:fldCharType="separate"/>
                          </w:r>
                          <w:r>
                            <w:t>6 October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2681D">
                            <w:fldChar w:fldCharType="begin"/>
                          </w:r>
                          <w:r w:rsidR="00F2681D">
                            <w:instrText xml:space="preserve"> DOCPROPERTY  Version  \* MERGEFORMAT </w:instrText>
                          </w:r>
                          <w:r w:rsidR="00F2681D">
                            <w:fldChar w:fldCharType="separate"/>
                          </w:r>
                          <w:r w:rsidR="00F2681D">
                            <w:t>1.0</w:t>
                          </w:r>
                          <w:r w:rsidR="00F2681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2681D">
                            <w:rPr>
                              <w:noProof/>
                            </w:rPr>
                            <w:t>3</w:t>
                          </w:r>
                          <w:r w:rsidRPr="006C2760">
                            <w:fldChar w:fldCharType="end"/>
                          </w:r>
                          <w:r w:rsidRPr="006C2760">
                            <w:t xml:space="preserve"> of </w:t>
                          </w:r>
                          <w:fldSimple w:instr=" NUMPAGES ">
                            <w:r w:rsidR="00F2681D">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2681D">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991F2B0" wp14:editId="1F1826D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2681D" w:rsidP="007E327F">
                                <w:pPr>
                                  <w:pStyle w:val="Footer"/>
                                  <w:spacing w:before="40"/>
                                </w:pPr>
                                <w:r>
                                  <w:fldChar w:fldCharType="begin"/>
                                </w:r>
                                <w:r>
                                  <w:instrText xml:space="preserve"> DOCPROPERTY  Subject  \* MERGEFORMAT </w:instrText>
                                </w:r>
                                <w:r>
                                  <w:fldChar w:fldCharType="separate"/>
                                </w:r>
                                <w:r>
                                  <w:t>CP1420</w:t>
                                </w:r>
                                <w:r>
                                  <w:fldChar w:fldCharType="end"/>
                                </w:r>
                                <w:r w:rsidR="00CE1BAD">
                                  <w:t xml:space="preserve"> </w:t>
                                </w:r>
                              </w:p>
                              <w:p w:rsidR="002A0E87" w:rsidRPr="005A342F" w:rsidRDefault="00F2681D"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F2681D" w:rsidP="006C2760">
                                <w:pPr>
                                  <w:pStyle w:val="Footer"/>
                                </w:pPr>
                                <w:r>
                                  <w:fldChar w:fldCharType="begin"/>
                                </w:r>
                                <w:r>
                                  <w:instrText xml:space="preserve"> DOCPROPERTY  Date  \* MERGEFORMAT </w:instrText>
                                </w:r>
                                <w:r>
                                  <w:fldChar w:fldCharType="separate"/>
                                </w:r>
                                <w:r>
                                  <w:t>6 October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2681D">
                                  <w:fldChar w:fldCharType="begin"/>
                                </w:r>
                                <w:r w:rsidR="00F2681D">
                                  <w:instrText xml:space="preserve"> DOCPROPERTY  Version  \* MERGEFORMAT </w:instrText>
                                </w:r>
                                <w:r w:rsidR="00F2681D">
                                  <w:fldChar w:fldCharType="separate"/>
                                </w:r>
                                <w:r w:rsidR="00F2681D">
                                  <w:t>1.0</w:t>
                                </w:r>
                                <w:r w:rsidR="00F2681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2681D">
                                  <w:rPr>
                                    <w:noProof/>
                                  </w:rPr>
                                  <w:t>1</w:t>
                                </w:r>
                                <w:r w:rsidRPr="006C2760">
                                  <w:fldChar w:fldCharType="end"/>
                                </w:r>
                                <w:r w:rsidRPr="006C2760">
                                  <w:t xml:space="preserve"> of </w:t>
                                </w:r>
                                <w:fldSimple w:instr=" NUMPAGES ">
                                  <w:r w:rsidR="00F2681D">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2681D">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2681D" w:rsidP="007E327F">
                          <w:pPr>
                            <w:pStyle w:val="Footer"/>
                            <w:spacing w:before="40"/>
                          </w:pPr>
                          <w:r>
                            <w:fldChar w:fldCharType="begin"/>
                          </w:r>
                          <w:r>
                            <w:instrText xml:space="preserve"> DOCPROPERTY  Subject  \* MERGEFORMAT </w:instrText>
                          </w:r>
                          <w:r>
                            <w:fldChar w:fldCharType="separate"/>
                          </w:r>
                          <w:r>
                            <w:t>CP1420</w:t>
                          </w:r>
                          <w:r>
                            <w:fldChar w:fldCharType="end"/>
                          </w:r>
                          <w:r w:rsidR="00CE1BAD">
                            <w:t xml:space="preserve"> </w:t>
                          </w:r>
                        </w:p>
                        <w:p w:rsidR="002A0E87" w:rsidRPr="005A342F" w:rsidRDefault="00F2681D"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F2681D" w:rsidP="006C2760">
                          <w:pPr>
                            <w:pStyle w:val="Footer"/>
                          </w:pPr>
                          <w:r>
                            <w:fldChar w:fldCharType="begin"/>
                          </w:r>
                          <w:r>
                            <w:instrText xml:space="preserve"> DOCPROPERTY  Date  \* MERGEFORMAT </w:instrText>
                          </w:r>
                          <w:r>
                            <w:fldChar w:fldCharType="separate"/>
                          </w:r>
                          <w:r>
                            <w:t>6 October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2681D">
                            <w:fldChar w:fldCharType="begin"/>
                          </w:r>
                          <w:r w:rsidR="00F2681D">
                            <w:instrText xml:space="preserve"> DOCPROPERTY  Version  \* MERGEFORMAT </w:instrText>
                          </w:r>
                          <w:r w:rsidR="00F2681D">
                            <w:fldChar w:fldCharType="separate"/>
                          </w:r>
                          <w:r w:rsidR="00F2681D">
                            <w:t>1.0</w:t>
                          </w:r>
                          <w:r w:rsidR="00F2681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2681D">
                            <w:rPr>
                              <w:noProof/>
                            </w:rPr>
                            <w:t>1</w:t>
                          </w:r>
                          <w:r w:rsidRPr="006C2760">
                            <w:fldChar w:fldCharType="end"/>
                          </w:r>
                          <w:r w:rsidRPr="006C2760">
                            <w:t xml:space="preserve"> of </w:t>
                          </w:r>
                          <w:fldSimple w:instr=" NUMPAGES ">
                            <w:r w:rsidR="00F2681D">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2681D">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8A7" w:rsidRDefault="00C858A7">
      <w:r>
        <w:separator/>
      </w:r>
    </w:p>
  </w:footnote>
  <w:footnote w:type="continuationSeparator" w:id="0">
    <w:p w:rsidR="00C858A7" w:rsidRDefault="00C85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E9D47FB" wp14:editId="72DF60B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E8F3CE6" wp14:editId="582048B3">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8A7"/>
    <w:rsid w:val="0000369D"/>
    <w:rsid w:val="00003B9E"/>
    <w:rsid w:val="0001303D"/>
    <w:rsid w:val="00013179"/>
    <w:rsid w:val="00016A1B"/>
    <w:rsid w:val="00016D3D"/>
    <w:rsid w:val="000205A9"/>
    <w:rsid w:val="00026907"/>
    <w:rsid w:val="00033066"/>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010A"/>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34B7"/>
    <w:rsid w:val="00434B53"/>
    <w:rsid w:val="00434D41"/>
    <w:rsid w:val="00442AA8"/>
    <w:rsid w:val="004436CD"/>
    <w:rsid w:val="00444072"/>
    <w:rsid w:val="004455AF"/>
    <w:rsid w:val="00456460"/>
    <w:rsid w:val="0046230F"/>
    <w:rsid w:val="00467976"/>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C7B73"/>
    <w:rsid w:val="005D43A6"/>
    <w:rsid w:val="005D66D5"/>
    <w:rsid w:val="005E12D6"/>
    <w:rsid w:val="005E13D2"/>
    <w:rsid w:val="005E3B76"/>
    <w:rsid w:val="005E54DF"/>
    <w:rsid w:val="005E5B17"/>
    <w:rsid w:val="00602133"/>
    <w:rsid w:val="006043B4"/>
    <w:rsid w:val="0060734C"/>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198C"/>
    <w:rsid w:val="008F5247"/>
    <w:rsid w:val="008F6BED"/>
    <w:rsid w:val="00900E27"/>
    <w:rsid w:val="00902AF0"/>
    <w:rsid w:val="009068D9"/>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35C5"/>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858A7"/>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3251"/>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2681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elexon.change@elexon.co.uk"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10</TotalTime>
  <Pages>4</Pages>
  <Words>531</Words>
  <Characters>3883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CP1419 CP Consultation Questions</vt:lpstr>
    </vt:vector>
  </TitlesOfParts>
  <Company/>
  <LinksUpToDate>false</LinksUpToDate>
  <CharactersWithSpaces>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CP1419 CP Consultation Questions</dc:title>
  <dc:subject>CP1419 CP Consultation Questions</dc:subject>
  <dc:creator>ELEXON</dc:creator>
  <cp:keywords>CP1419 CP Consultation Questions</cp:keywords>
  <cp:lastModifiedBy>Oliver Xing</cp:lastModifiedBy>
  <cp:revision>7</cp:revision>
  <cp:lastPrinted>2008-12-17T17:35:00Z</cp:lastPrinted>
  <dcterms:created xsi:type="dcterms:W3CDTF">2014-09-23T15:02:00Z</dcterms:created>
  <dcterms:modified xsi:type="dcterms:W3CDTF">2014-10-03T14:11:00Z</dcterms:modified>
  <cp:category>CP1419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CP1420</vt:lpwstr>
  </property>
  <property fmtid="{D5CDD505-2E9C-101B-9397-08002B2CF9AE}" pid="4" name="Date">
    <vt:lpwstr>6 October 2014</vt:lpwstr>
  </property>
  <property fmtid="{D5CDD505-2E9C-101B-9397-08002B2CF9AE}" pid="5" name="Version">
    <vt:lpwstr>1.0</vt:lpwstr>
  </property>
</Properties>
</file>